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7A3B3D">
        <w:rPr>
          <w:rFonts w:cs="Arial"/>
          <w:b/>
          <w:caps/>
          <w:sz w:val="28"/>
          <w:szCs w:val="28"/>
        </w:rPr>
        <w:t>1555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7A3B3D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7A3B3D">
              <w:rPr>
                <w:rFonts w:cs="Arial"/>
                <w:sz w:val="20"/>
                <w:szCs w:val="20"/>
              </w:rPr>
              <w:t>Recapeamento da Avenida Engenheiro Davi Monteiro Lino, a partir da Rua José Benedito Duarte.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7A3B3D">
        <w:rPr>
          <w:rFonts w:cs="Arial"/>
        </w:rPr>
        <w:t>ao r</w:t>
      </w:r>
      <w:r w:rsidR="007A3B3D" w:rsidRPr="007A3B3D">
        <w:rPr>
          <w:rFonts w:cs="Arial"/>
        </w:rPr>
        <w:t>ecapeamento da Avenida Engenheiro Davi Monteiro Lino, a partir da Rua José Benedito Duarte.</w:t>
      </w:r>
    </w:p>
    <w:p w:rsidR="007A3B3D" w:rsidRPr="007A3B3D" w:rsidRDefault="007A3B3D" w:rsidP="007A3B3D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 xml:space="preserve">Ocorre que </w:t>
      </w:r>
      <w:r w:rsidRPr="007A3B3D">
        <w:rPr>
          <w:rFonts w:cs="Arial"/>
        </w:rPr>
        <w:t xml:space="preserve">a via </w:t>
      </w:r>
      <w:r w:rsidRPr="007A3B3D">
        <w:rPr>
          <w:rFonts w:cs="Arial"/>
        </w:rPr>
        <w:t>se encontra</w:t>
      </w:r>
      <w:r w:rsidRPr="007A3B3D">
        <w:rPr>
          <w:rFonts w:cs="Arial"/>
        </w:rPr>
        <w:t xml:space="preserve"> em ma</w:t>
      </w:r>
      <w:r>
        <w:rPr>
          <w:rFonts w:cs="Arial"/>
        </w:rPr>
        <w:t>u</w:t>
      </w:r>
      <w:r w:rsidRPr="007A3B3D">
        <w:rPr>
          <w:rFonts w:cs="Arial"/>
        </w:rPr>
        <w:t xml:space="preserve"> estado.</w:t>
      </w:r>
    </w:p>
    <w:p w:rsidR="007A3B3D" w:rsidRDefault="007A3B3D" w:rsidP="007A3B3D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7A3B3D">
        <w:rPr>
          <w:rFonts w:cs="Arial"/>
        </w:rPr>
        <w:t>Seguem fotos do local.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7A3B3D">
        <w:rPr>
          <w:rFonts w:cs="Arial"/>
        </w:rPr>
        <w:t xml:space="preserve">02 de junho </w:t>
      </w:r>
      <w:r w:rsidR="00E352C1">
        <w:rPr>
          <w:rFonts w:cs="Arial"/>
        </w:rPr>
        <w:t>de 2021</w:t>
      </w:r>
      <w:r w:rsidR="00C72B1C">
        <w:rPr>
          <w:rFonts w:cs="Arial"/>
        </w:rPr>
        <w:t>.</w:t>
      </w: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7A3B3D" w:rsidRPr="005D429C" w:rsidRDefault="007A3B3D" w:rsidP="00FA48F9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ROGÉRIO TIMÓTEO</w:t>
      </w:r>
    </w:p>
    <w:p w:rsidR="007A3B3D" w:rsidRPr="005D429C" w:rsidRDefault="007A3B3D" w:rsidP="00FA48F9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REPUBLICANOS</w:t>
      </w:r>
    </w:p>
    <w:p w:rsidR="007A3B3D" w:rsidRDefault="007A3B3D" w:rsidP="00FA48F9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2</w:t>
      </w:r>
      <w:r w:rsidRPr="005D429C">
        <w:rPr>
          <w:rFonts w:eastAsia="Calibri" w:cs="Arial"/>
          <w:lang w:eastAsia="en-US"/>
        </w:rPr>
        <w:t>º Secretário</w:t>
      </w:r>
    </w:p>
    <w:p w:rsidR="007A3B3D" w:rsidRDefault="007A3B3D">
      <w:pPr>
        <w:rPr>
          <w:rFonts w:cs="Arial"/>
        </w:rPr>
      </w:pPr>
      <w:r>
        <w:rPr>
          <w:rFonts w:cs="Arial"/>
        </w:rPr>
        <w:br w:type="page"/>
      </w:r>
    </w:p>
    <w:p w:rsidR="007A3B3D" w:rsidRDefault="007A3B3D" w:rsidP="007A3B3D">
      <w:pPr>
        <w:jc w:val="center"/>
        <w:rPr>
          <w:rFonts w:cs="Arial"/>
        </w:rPr>
      </w:pPr>
      <w:r>
        <w:rPr>
          <w:rFonts w:cs="Arial"/>
          <w:noProof/>
        </w:rPr>
        <w:lastRenderedPageBreak/>
        <w:drawing>
          <wp:inline distT="0" distB="0" distL="0" distR="0" wp14:anchorId="43704596">
            <wp:extent cx="3421380" cy="2567940"/>
            <wp:effectExtent l="0" t="0" r="7620" b="381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1380" cy="2567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A3B3D" w:rsidRDefault="007A3B3D" w:rsidP="007A3B3D">
      <w:pPr>
        <w:jc w:val="center"/>
        <w:rPr>
          <w:rFonts w:cs="Arial"/>
        </w:rPr>
      </w:pPr>
    </w:p>
    <w:p w:rsidR="007A3B3D" w:rsidRDefault="007A3B3D" w:rsidP="007A3B3D">
      <w:pPr>
        <w:jc w:val="center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676AF204">
            <wp:extent cx="3421380" cy="2567940"/>
            <wp:effectExtent l="0" t="0" r="7620" b="381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1380" cy="2567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A3B3D" w:rsidRDefault="007A3B3D" w:rsidP="007A3B3D">
      <w:pPr>
        <w:jc w:val="center"/>
        <w:rPr>
          <w:rFonts w:cs="Arial"/>
        </w:rPr>
      </w:pPr>
    </w:p>
    <w:p w:rsidR="003C3E53" w:rsidRPr="00ED4D34" w:rsidRDefault="007A3B3D" w:rsidP="007A3B3D">
      <w:pPr>
        <w:jc w:val="center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7E9EA35C">
            <wp:extent cx="3421380" cy="2567940"/>
            <wp:effectExtent l="0" t="0" r="7620" b="381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1380" cy="2567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3C3E53" w:rsidRPr="00ED4D34" w:rsidSect="007D39FD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2D23" w:rsidRDefault="00F12D23">
      <w:r>
        <w:separator/>
      </w:r>
    </w:p>
  </w:endnote>
  <w:endnote w:type="continuationSeparator" w:id="0">
    <w:p w:rsidR="00F12D23" w:rsidRDefault="00F12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2D23" w:rsidRDefault="00F12D23">
      <w:r>
        <w:separator/>
      </w:r>
    </w:p>
  </w:footnote>
  <w:footnote w:type="continuationSeparator" w:id="0">
    <w:p w:rsidR="00F12D23" w:rsidRDefault="00F12D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7A3B3D">
      <w:rPr>
        <w:rFonts w:cs="Arial"/>
        <w:b/>
        <w:sz w:val="20"/>
        <w:szCs w:val="20"/>
        <w:u w:val="single"/>
      </w:rPr>
      <w:t>1555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7A3B3D">
      <w:rPr>
        <w:rFonts w:cs="Arial"/>
        <w:b/>
        <w:sz w:val="20"/>
        <w:szCs w:val="20"/>
        <w:u w:val="single"/>
      </w:rPr>
      <w:t>– Vereador Rogério Timóteo –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7A3B3D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7A3B3D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81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81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C3E53"/>
    <w:rsid w:val="003E188F"/>
    <w:rsid w:val="00412795"/>
    <w:rsid w:val="0043610D"/>
    <w:rsid w:val="00451BDA"/>
    <w:rsid w:val="00487D64"/>
    <w:rsid w:val="004905F8"/>
    <w:rsid w:val="00493115"/>
    <w:rsid w:val="004B69C5"/>
    <w:rsid w:val="004C2C30"/>
    <w:rsid w:val="004C55C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35E6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108B"/>
    <w:rsid w:val="007838DC"/>
    <w:rsid w:val="00790509"/>
    <w:rsid w:val="00790911"/>
    <w:rsid w:val="007A3B3D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AF6FF5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2B1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07182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352C1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2D23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2F175-1B82-4443-BB4E-DEF80D380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4</TotalTime>
  <Pages>2</Pages>
  <Words>93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3</cp:revision>
  <cp:lastPrinted>2020-03-16T12:28:00Z</cp:lastPrinted>
  <dcterms:created xsi:type="dcterms:W3CDTF">2021-05-31T13:04:00Z</dcterms:created>
  <dcterms:modified xsi:type="dcterms:W3CDTF">2021-05-31T13:08:00Z</dcterms:modified>
</cp:coreProperties>
</file>